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AC7" w:rsidRPr="00093BC4" w:rsidRDefault="002112A8" w:rsidP="00093BC4">
      <w:pPr>
        <w:jc w:val="center"/>
        <w:rPr>
          <w:b/>
          <w:sz w:val="26"/>
          <w:szCs w:val="26"/>
        </w:rPr>
      </w:pPr>
      <w:r w:rsidRPr="00093BC4">
        <w:rPr>
          <w:b/>
          <w:sz w:val="26"/>
          <w:szCs w:val="26"/>
        </w:rPr>
        <w:t>&lt;Company LetterHead&gt;</w:t>
      </w:r>
    </w:p>
    <w:p w:rsidR="002112A8" w:rsidRDefault="002112A8"/>
    <w:p w:rsidR="002112A8" w:rsidRDefault="002112A8">
      <w:r>
        <w:t>Date:</w:t>
      </w:r>
    </w:p>
    <w:p w:rsidR="002112A8" w:rsidRDefault="002112A8" w:rsidP="002B7914">
      <w:pPr>
        <w:spacing w:after="0" w:line="240" w:lineRule="auto"/>
      </w:pPr>
      <w:r>
        <w:t>To,</w:t>
      </w:r>
    </w:p>
    <w:p w:rsidR="002112A8" w:rsidRDefault="00623387" w:rsidP="002B7914">
      <w:pPr>
        <w:spacing w:after="0" w:line="240" w:lineRule="auto"/>
      </w:pPr>
      <w:r>
        <w:t>Manager</w:t>
      </w:r>
      <w:r w:rsidR="002112A8">
        <w:t>,</w:t>
      </w:r>
    </w:p>
    <w:p w:rsidR="002112A8" w:rsidRDefault="00623387" w:rsidP="002B7914">
      <w:pPr>
        <w:spacing w:after="0" w:line="240" w:lineRule="auto"/>
      </w:pPr>
      <w:r>
        <w:t>DBS India Ltd</w:t>
      </w:r>
      <w:r w:rsidR="002112A8">
        <w:t>.</w:t>
      </w:r>
      <w:r w:rsidR="00420E8E">
        <w:t>,</w:t>
      </w:r>
    </w:p>
    <w:p w:rsidR="002112A8" w:rsidRDefault="00623387" w:rsidP="002B7914">
      <w:pPr>
        <w:spacing w:after="0" w:line="240" w:lineRule="auto"/>
      </w:pPr>
      <w:r>
        <w:t>Payments Department</w:t>
      </w:r>
    </w:p>
    <w:p w:rsidR="002112A8" w:rsidRDefault="00623387" w:rsidP="002B7914">
      <w:pPr>
        <w:spacing w:after="0" w:line="240" w:lineRule="auto"/>
      </w:pPr>
      <w:r>
        <w:t>First Floor</w:t>
      </w:r>
      <w:r w:rsidR="002112A8">
        <w:t>,</w:t>
      </w:r>
      <w:r>
        <w:t xml:space="preserve"> Fort House</w:t>
      </w:r>
    </w:p>
    <w:p w:rsidR="002112A8" w:rsidRDefault="00623387" w:rsidP="002B7914">
      <w:pPr>
        <w:spacing w:after="0" w:line="240" w:lineRule="auto"/>
      </w:pPr>
      <w:r>
        <w:t>221 Dr. D N Road</w:t>
      </w:r>
    </w:p>
    <w:p w:rsidR="002112A8" w:rsidRDefault="00623387" w:rsidP="002B7914">
      <w:pPr>
        <w:spacing w:after="0" w:line="240" w:lineRule="auto"/>
      </w:pPr>
      <w:r>
        <w:t>Fort</w:t>
      </w:r>
      <w:r w:rsidR="002112A8">
        <w:t xml:space="preserve">, </w:t>
      </w:r>
    </w:p>
    <w:p w:rsidR="002112A8" w:rsidRDefault="002112A8" w:rsidP="002B7914">
      <w:pPr>
        <w:spacing w:after="0" w:line="240" w:lineRule="auto"/>
      </w:pPr>
      <w:r>
        <w:t xml:space="preserve">Mumbai – </w:t>
      </w:r>
      <w:r w:rsidR="00623387">
        <w:t>400001</w:t>
      </w:r>
    </w:p>
    <w:p w:rsidR="002B7914" w:rsidRDefault="002B7914" w:rsidP="002B7914">
      <w:pPr>
        <w:spacing w:after="0" w:line="240" w:lineRule="auto"/>
      </w:pPr>
    </w:p>
    <w:p w:rsidR="002112A8" w:rsidRDefault="002112A8">
      <w:r>
        <w:t>Ref:</w:t>
      </w:r>
      <w:r w:rsidR="00420E8E">
        <w:t xml:space="preserve"> </w:t>
      </w:r>
      <w:r>
        <w:t>Our Current Account No &lt;</w:t>
      </w:r>
      <w:r w:rsidR="002B7914">
        <w:t xml:space="preserve">         </w:t>
      </w:r>
      <w:r>
        <w:t>&gt;</w:t>
      </w:r>
    </w:p>
    <w:p w:rsidR="002112A8" w:rsidRDefault="002112A8">
      <w:r>
        <w:t>Sub:</w:t>
      </w:r>
      <w:r w:rsidR="009842CD">
        <w:tab/>
        <w:t>NECS - Credit Service</w:t>
      </w:r>
    </w:p>
    <w:p w:rsidR="002112A8" w:rsidRDefault="002112A8">
      <w:r>
        <w:t>Dear Sir/Madam,</w:t>
      </w:r>
    </w:p>
    <w:p w:rsidR="00E40D0D" w:rsidRDefault="00FB45CD" w:rsidP="00E40D0D">
      <w:r>
        <w:t xml:space="preserve">This </w:t>
      </w:r>
      <w:r w:rsidR="00A921BD">
        <w:t>is with reference to the NECS Credit Services Agreement dated _____ (Agreement). Under the terms of the Agreement</w:t>
      </w:r>
      <w:r w:rsidR="002112A8">
        <w:t xml:space="preserve">, we would like to </w:t>
      </w:r>
      <w:r w:rsidR="00A921BD">
        <w:t xml:space="preserve">make credits of _____________ to the Destination Account Holders </w:t>
      </w:r>
      <w:r w:rsidR="002112A8">
        <w:t xml:space="preserve">through NECS. </w:t>
      </w:r>
      <w:r w:rsidR="00A856F3">
        <w:t>Please find enclosed the NECS Credit File as prescribed by the Reserve Bank of India (RBI)</w:t>
      </w:r>
      <w:r w:rsidR="00E40D0D">
        <w:t xml:space="preserve"> through </w:t>
      </w:r>
      <w:proofErr w:type="gramStart"/>
      <w:r w:rsidR="00E40D0D">
        <w:t>encrypted</w:t>
      </w:r>
      <w:r w:rsidR="00E40D0D">
        <w:t xml:space="preserve">  email</w:t>
      </w:r>
      <w:proofErr w:type="gramEnd"/>
      <w:r w:rsidR="00E40D0D">
        <w:t>/diskette for processing.</w:t>
      </w:r>
    </w:p>
    <w:p w:rsidR="00121B91" w:rsidRDefault="00121B91">
      <w:r>
        <w:t>The summary details are as follows:</w:t>
      </w:r>
    </w:p>
    <w:p w:rsidR="00121B91" w:rsidRDefault="00121B91">
      <w:r>
        <w:t>Settlement Date:</w:t>
      </w:r>
    </w:p>
    <w:p w:rsidR="00121B91" w:rsidRDefault="00121B91">
      <w:r>
        <w:t>No of Payments:</w:t>
      </w:r>
    </w:p>
    <w:p w:rsidR="00121B91" w:rsidRDefault="00121B91">
      <w:r>
        <w:t xml:space="preserve">Value of Payments: </w:t>
      </w:r>
    </w:p>
    <w:p w:rsidR="00EE4E7E" w:rsidRDefault="00EE4E7E">
      <w:r>
        <w:t xml:space="preserve">I also </w:t>
      </w:r>
      <w:r w:rsidR="00D25BDD">
        <w:t xml:space="preserve">hereby </w:t>
      </w:r>
      <w:r>
        <w:t xml:space="preserve">authorize </w:t>
      </w:r>
      <w:r w:rsidR="00A856F3">
        <w:t>you</w:t>
      </w:r>
      <w:r w:rsidR="00623387">
        <w:t xml:space="preserve"> </w:t>
      </w:r>
      <w:r>
        <w:t xml:space="preserve">to debit my Account &lt;_______________&gt; to effect the </w:t>
      </w:r>
      <w:r w:rsidR="00A856F3">
        <w:t xml:space="preserve">payments under the </w:t>
      </w:r>
      <w:r>
        <w:t>NECS</w:t>
      </w:r>
      <w:r w:rsidR="00A856F3">
        <w:t xml:space="preserve"> – Credit Service.</w:t>
      </w:r>
    </w:p>
    <w:p w:rsidR="00A856F3" w:rsidRDefault="00A856F3">
      <w:r>
        <w:t xml:space="preserve">Capitalized terms used in this letter and not defined herein </w:t>
      </w:r>
      <w:r w:rsidR="0071657D">
        <w:t>shall have the meaning assigned in the NECS Credit Services Agreement.</w:t>
      </w:r>
      <w:r>
        <w:t xml:space="preserve"> </w:t>
      </w:r>
    </w:p>
    <w:p w:rsidR="00E40D0D" w:rsidRDefault="00E40D0D"/>
    <w:p w:rsidR="002112A8" w:rsidRDefault="002112A8">
      <w:r>
        <w:t>Sincerely</w:t>
      </w:r>
    </w:p>
    <w:p w:rsidR="002112A8" w:rsidRDefault="002112A8"/>
    <w:p w:rsidR="002112A8" w:rsidRDefault="002112A8">
      <w:r>
        <w:t>Authorized Signatory</w:t>
      </w:r>
    </w:p>
    <w:sectPr w:rsidR="002112A8" w:rsidSect="00663A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attachedTemplate r:id="rId1"/>
  <w:defaultTabStop w:val="720"/>
  <w:characterSpacingControl w:val="doNotCompress"/>
  <w:compat>
    <w:useFELayout/>
  </w:compat>
  <w:rsids>
    <w:rsidRoot w:val="00E40D0D"/>
    <w:rsid w:val="00093BC4"/>
    <w:rsid w:val="00121B91"/>
    <w:rsid w:val="002112A8"/>
    <w:rsid w:val="002B7914"/>
    <w:rsid w:val="00420E8E"/>
    <w:rsid w:val="005436CF"/>
    <w:rsid w:val="00623387"/>
    <w:rsid w:val="00663AC7"/>
    <w:rsid w:val="0071657D"/>
    <w:rsid w:val="00792F20"/>
    <w:rsid w:val="009842CD"/>
    <w:rsid w:val="00A856F3"/>
    <w:rsid w:val="00A921BD"/>
    <w:rsid w:val="00D25BDD"/>
    <w:rsid w:val="00E40D0D"/>
    <w:rsid w:val="00EE4E7E"/>
    <w:rsid w:val="00FB4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AC7"/>
    <w:pPr>
      <w:spacing w:after="200" w:line="276" w:lineRule="auto"/>
    </w:pPr>
    <w:rPr>
      <w:sz w:val="22"/>
      <w:szCs w:val="22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umilmody\Local%20Settings\Temporary%20Internet%20Files\Content.Outlook\7YRZDG3D\NECS%20Request%20Letter%20cum%20Debit%20Authority%20(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NECS Request Letter cum Debit Authority (2).dot</Template>
  <TotalTime>2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HSBC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saumilmody</dc:creator>
  <cp:keywords/>
  <dc:description/>
  <cp:lastModifiedBy>saumilmody</cp:lastModifiedBy>
  <cp:revision>1</cp:revision>
  <dcterms:created xsi:type="dcterms:W3CDTF">2011-09-19T12:34:00Z</dcterms:created>
  <dcterms:modified xsi:type="dcterms:W3CDTF">2011-09-19T12:36:00Z</dcterms:modified>
</cp:coreProperties>
</file>